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BF4C1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14506A">
        <w:rPr>
          <w:sz w:val="24"/>
          <w:szCs w:val="24"/>
        </w:rPr>
        <w:t xml:space="preserve"> 2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709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F00074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397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F00074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F00074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14506A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BC1D15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828 616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5 801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822 81</w:t>
            </w:r>
            <w:r w:rsidR="0014506A">
              <w:rPr>
                <w:sz w:val="16"/>
                <w:szCs w:val="16"/>
              </w:rPr>
              <w:t>5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6F3E3C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116 110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6F3E3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1 162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6F3E3C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164 947</w:t>
            </w:r>
            <w:r w:rsidR="0014506A" w:rsidRPr="00571078">
              <w:rPr>
                <w:sz w:val="16"/>
                <w:szCs w:val="16"/>
              </w:rPr>
              <w:t>,</w:t>
            </w:r>
            <w:r w:rsidR="0014506A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</w:t>
            </w:r>
            <w:r w:rsidRPr="00F17503">
              <w:rPr>
                <w:sz w:val="16"/>
                <w:szCs w:val="16"/>
              </w:rPr>
              <w:lastRenderedPageBreak/>
              <w:t>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F00074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ED3373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571078" w:rsidRDefault="00ED337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450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</w:t>
            </w:r>
            <w:r w:rsidR="0014506A" w:rsidRPr="00571078">
              <w:rPr>
                <w:sz w:val="16"/>
                <w:szCs w:val="16"/>
              </w:rPr>
              <w:t>,0</w:t>
            </w:r>
          </w:p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297 900</w:t>
            </w:r>
            <w:r w:rsidR="0014506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ED3373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119 340</w:t>
            </w:r>
            <w:r w:rsidR="0014506A" w:rsidRPr="00571078">
              <w:rPr>
                <w:sz w:val="16"/>
                <w:szCs w:val="16"/>
              </w:rPr>
              <w:t>,</w:t>
            </w:r>
            <w:r w:rsidR="0014506A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ED337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  <w:r w:rsidR="0014506A">
              <w:rPr>
                <w:sz w:val="16"/>
                <w:szCs w:val="16"/>
              </w:rPr>
              <w:t>5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118 504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F00074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16606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00074">
              <w:rPr>
                <w:b/>
                <w:bCs/>
                <w:color w:val="000000"/>
                <w:sz w:val="16"/>
                <w:szCs w:val="16"/>
              </w:rPr>
              <w:t>471 042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F0007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00074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1 130 907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10 192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286 741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3 289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283 452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079" w:rsidRDefault="00455079" w:rsidP="00F04F24">
      <w:r>
        <w:separator/>
      </w:r>
    </w:p>
  </w:endnote>
  <w:endnote w:type="continuationSeparator" w:id="1">
    <w:p w:rsidR="00455079" w:rsidRDefault="00455079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079" w:rsidRDefault="00455079" w:rsidP="00F04F24">
      <w:r>
        <w:separator/>
      </w:r>
    </w:p>
  </w:footnote>
  <w:footnote w:type="continuationSeparator" w:id="1">
    <w:p w:rsidR="00455079" w:rsidRDefault="00455079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0C0C"/>
    <w:rsid w:val="0081199B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16EE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16F56"/>
    <w:rsid w:val="00F17503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367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40</cp:revision>
  <cp:lastPrinted>2020-08-20T10:58:00Z</cp:lastPrinted>
  <dcterms:created xsi:type="dcterms:W3CDTF">2020-06-09T12:06:00Z</dcterms:created>
  <dcterms:modified xsi:type="dcterms:W3CDTF">2021-02-03T12:15:00Z</dcterms:modified>
</cp:coreProperties>
</file>